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A96C2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WHYTE</w:t>
      </w:r>
      <w:r>
        <w:t xml:space="preserve">  </w:t>
      </w:r>
      <w:proofErr w:type="gramStart"/>
      <w:r>
        <w:t xml:space="preserve">   (</w:t>
      </w:r>
      <w:proofErr w:type="gramEnd"/>
      <w:r>
        <w:t>fl.1474)</w:t>
      </w:r>
    </w:p>
    <w:p w14:paraId="5BC655EF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Rucking, Kent.</w:t>
      </w:r>
    </w:p>
    <w:p w14:paraId="62DB9A46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DBA5137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FCA6008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1474</w:t>
      </w:r>
      <w:r>
        <w:tab/>
        <w:t>He made his Will.   (Plomer 506)</w:t>
      </w:r>
    </w:p>
    <w:p w14:paraId="61D2DD75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186C770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A9E1024" w14:textId="77777777" w:rsidR="005344EA" w:rsidRDefault="005344EA" w:rsidP="005344E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17228CC0" w14:textId="77777777" w:rsidR="006B2F86" w:rsidRPr="00E71FC3" w:rsidRDefault="005344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4AF34" w14:textId="77777777" w:rsidR="005344EA" w:rsidRDefault="005344EA" w:rsidP="00E71FC3">
      <w:pPr>
        <w:spacing w:after="0" w:line="240" w:lineRule="auto"/>
      </w:pPr>
      <w:r>
        <w:separator/>
      </w:r>
    </w:p>
  </w:endnote>
  <w:endnote w:type="continuationSeparator" w:id="0">
    <w:p w14:paraId="42F1C71D" w14:textId="77777777" w:rsidR="005344EA" w:rsidRDefault="005344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C37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E5B26" w14:textId="77777777" w:rsidR="005344EA" w:rsidRDefault="005344EA" w:rsidP="00E71FC3">
      <w:pPr>
        <w:spacing w:after="0" w:line="240" w:lineRule="auto"/>
      </w:pPr>
      <w:r>
        <w:separator/>
      </w:r>
    </w:p>
  </w:footnote>
  <w:footnote w:type="continuationSeparator" w:id="0">
    <w:p w14:paraId="38F1F6C7" w14:textId="77777777" w:rsidR="005344EA" w:rsidRDefault="005344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4EA"/>
    <w:rsid w:val="001A7C09"/>
    <w:rsid w:val="005344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5360A"/>
  <w15:chartTrackingRefBased/>
  <w15:docId w15:val="{87C659F6-E3EE-483F-9D4A-51263585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2018-02-03T14:02:00Z</dcterms:created>
  <dcterms:modified xsi:type="dcterms:W3CDTF">2018-02-03T14:04:00Z</dcterms:modified>
</cp:coreProperties>
</file>